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9FEC" w14:textId="3B29707A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RYCHARD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139DBEE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3B6FFF8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6A402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ED58A" w14:textId="5E035241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Oct.1411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6162EFCA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426)</w:t>
      </w:r>
    </w:p>
    <w:p w14:paraId="2B95FE83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51B12C" w14:textId="77777777" w:rsidR="00F67D81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6A6B2" w14:textId="77777777" w:rsidR="00F67D81" w:rsidRPr="00E63FC3" w:rsidRDefault="00F67D81" w:rsidP="00F6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619FC303" w14:textId="4335DFF8" w:rsidR="00BA00AB" w:rsidRPr="00F67D8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67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7671" w14:textId="77777777" w:rsidR="00F67D81" w:rsidRDefault="00F67D81" w:rsidP="009139A6">
      <w:r>
        <w:separator/>
      </w:r>
    </w:p>
  </w:endnote>
  <w:endnote w:type="continuationSeparator" w:id="0">
    <w:p w14:paraId="7B8717BF" w14:textId="77777777" w:rsidR="00F67D81" w:rsidRDefault="00F67D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46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70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DE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3563" w14:textId="77777777" w:rsidR="00F67D81" w:rsidRDefault="00F67D81" w:rsidP="009139A6">
      <w:r>
        <w:separator/>
      </w:r>
    </w:p>
  </w:footnote>
  <w:footnote w:type="continuationSeparator" w:id="0">
    <w:p w14:paraId="4030D944" w14:textId="77777777" w:rsidR="00F67D81" w:rsidRDefault="00F67D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EB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85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9F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8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0EA50"/>
  <w15:chartTrackingRefBased/>
  <w15:docId w15:val="{40A9910E-3216-4EC7-ACAB-F9502036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2022-03-04T14:41:00Z</dcterms:created>
  <dcterms:modified xsi:type="dcterms:W3CDTF">2022-03-04T14:42:00Z</dcterms:modified>
</cp:coreProperties>
</file>